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6EBC02CD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PRESENTANTES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DOCENTES </w:t>
                            </w:r>
                            <w:r w:rsidR="00E5291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6EBC02CD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PRESENTANTES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DOCENTES </w:t>
                      </w:r>
                      <w:r w:rsidR="00E5291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1B40853D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El personero titular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0B922302" w14:textId="77777777" w:rsidR="00674B83" w:rsidRPr="00F54AB0" w:rsidRDefault="00674B83" w:rsidP="00674B83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19 de agosto al 10 de setiembre 2024.</w:t>
      </w:r>
    </w:p>
    <w:p w14:paraId="0055C7EA" w14:textId="77777777" w:rsidR="00674B83" w:rsidRPr="00F54AB0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Las inscripciones serán de forma presencial en el local del Comité Electoral Universitario, 4to piso de la Biblioteca Central.</w:t>
      </w:r>
    </w:p>
    <w:p w14:paraId="75E31AB8" w14:textId="1A34B6B8" w:rsidR="00674B83" w:rsidRPr="00F54AB0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 fecha indicada para las inscripciones presenciales es el m</w:t>
      </w:r>
      <w:r w:rsidR="00B43967">
        <w:rPr>
          <w:rFonts w:ascii="Arial" w:hAnsi="Arial" w:cs="Arial"/>
        </w:rPr>
        <w:t>iércoles 11</w:t>
      </w:r>
      <w:r w:rsidRPr="00F54AB0">
        <w:rPr>
          <w:rFonts w:ascii="Arial" w:hAnsi="Arial" w:cs="Arial"/>
        </w:rPr>
        <w:t xml:space="preserve"> de setiembre de 08:00 hasta las 16:00 horas.</w:t>
      </w:r>
    </w:p>
    <w:p w14:paraId="79172263" w14:textId="4B4CD2A2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para presentar </w:t>
      </w:r>
      <w:r w:rsidR="00C70856">
        <w:rPr>
          <w:rFonts w:ascii="Arial" w:hAnsi="Arial" w:cs="Arial"/>
        </w:rPr>
        <w:t>en físico</w:t>
      </w:r>
      <w:r w:rsidRPr="00C6422C">
        <w:rPr>
          <w:rFonts w:ascii="Arial" w:hAnsi="Arial" w:cs="Arial"/>
        </w:rPr>
        <w:t xml:space="preserve"> 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36B47620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candidato.</w:t>
      </w:r>
    </w:p>
    <w:p w14:paraId="2C3531B4" w14:textId="32CCD464" w:rsidR="00EE4DEC" w:rsidRPr="00C6422C" w:rsidRDefault="00991432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61881"/>
      <w:r w:rsidRPr="00991432">
        <w:rPr>
          <w:rFonts w:ascii="Arial" w:hAnsi="Arial" w:cs="Arial"/>
        </w:rPr>
        <w:t>Boleta de pago del último mes</w:t>
      </w:r>
      <w:r w:rsidR="001D5839">
        <w:rPr>
          <w:rFonts w:ascii="Arial" w:hAnsi="Arial" w:cs="Arial"/>
        </w:rPr>
        <w:t xml:space="preserve"> de cada candidato</w:t>
      </w:r>
      <w:bookmarkEnd w:id="0"/>
      <w:r w:rsidR="0036676B" w:rsidRPr="00C6422C">
        <w:rPr>
          <w:rFonts w:ascii="Arial" w:hAnsi="Arial" w:cs="Arial"/>
        </w:rPr>
        <w:t>.</w:t>
      </w:r>
    </w:p>
    <w:p w14:paraId="08964A99" w14:textId="77777777" w:rsidR="00A96430" w:rsidRDefault="00A96430" w:rsidP="00A96430">
      <w:pPr>
        <w:tabs>
          <w:tab w:val="left" w:pos="1150"/>
          <w:tab w:val="right" w:pos="8504"/>
        </w:tabs>
        <w:spacing w:line="240" w:lineRule="auto"/>
        <w:rPr>
          <w:rFonts w:ascii="Arial" w:hAnsi="Arial" w:cs="Arial"/>
        </w:rPr>
      </w:pPr>
    </w:p>
    <w:p w14:paraId="2B5B261A" w14:textId="77777777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2D17E12" w14:textId="33FD2503" w:rsidR="00492F9E" w:rsidRPr="00D747A2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7F28C1">
        <w:rPr>
          <w:rFonts w:ascii="Arial" w:hAnsi="Arial" w:cs="Arial"/>
          <w:b/>
          <w:bCs/>
        </w:rPr>
        <w:t xml:space="preserve"> 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</w:p>
    <w:p w14:paraId="19DE7572" w14:textId="77777777" w:rsidR="00492F9E" w:rsidRPr="002D104D" w:rsidRDefault="00492F9E" w:rsidP="00492F9E">
      <w:pPr>
        <w:spacing w:after="0" w:line="240" w:lineRule="auto"/>
        <w:jc w:val="both"/>
        <w:rPr>
          <w:rFonts w:ascii="Arial" w:hAnsi="Arial" w:cs="Arial"/>
        </w:rPr>
      </w:pPr>
    </w:p>
    <w:p w14:paraId="064C6864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0878CA98" wp14:editId="1D00CE29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4D6CDD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</w:p>
    <w:p w14:paraId="01563E65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4</w:t>
      </w:r>
      <w:r w:rsidRPr="00C6422C">
        <w:rPr>
          <w:rFonts w:ascii="Arial" w:hAnsi="Arial" w:cs="Arial"/>
        </w:rPr>
        <w:t>.</w:t>
      </w:r>
    </w:p>
    <w:p w14:paraId="64A44F94" w14:textId="77777777" w:rsidR="00492F9E" w:rsidRPr="009B122E" w:rsidRDefault="00492F9E" w:rsidP="00492F9E">
      <w:pPr>
        <w:spacing w:line="240" w:lineRule="auto"/>
        <w:jc w:val="right"/>
        <w:rPr>
          <w:rFonts w:ascii="Arial" w:hAnsi="Arial" w:cs="Arial"/>
          <w:sz w:val="20"/>
        </w:rPr>
      </w:pPr>
    </w:p>
    <w:p w14:paraId="0E8DC506" w14:textId="77777777" w:rsidR="00492F9E" w:rsidRPr="00A36298" w:rsidRDefault="00492F9E" w:rsidP="00492F9E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CC3777" w14:textId="77777777" w:rsidR="00492F9E" w:rsidRPr="0080324D" w:rsidRDefault="00492F9E" w:rsidP="00492F9E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954FF45" w14:textId="77777777" w:rsidR="00EE4DEC" w:rsidRPr="009B122E" w:rsidRDefault="00EE4DEC" w:rsidP="00EE4DEC">
      <w:pPr>
        <w:spacing w:line="240" w:lineRule="auto"/>
        <w:jc w:val="right"/>
        <w:rPr>
          <w:rFonts w:ascii="Arial" w:hAnsi="Arial" w:cs="Arial"/>
          <w:sz w:val="20"/>
        </w:rPr>
      </w:pPr>
    </w:p>
    <w:p w14:paraId="12FBA0D8" w14:textId="77777777" w:rsidR="00EE4DEC" w:rsidRPr="00A36298" w:rsidRDefault="00EE4DEC" w:rsidP="00EE4DEC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AD3798" w14:textId="77777777" w:rsidR="0080324D" w:rsidRPr="0080324D" w:rsidRDefault="0080324D" w:rsidP="0080324D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B97CC" w14:textId="77777777" w:rsidR="0041275B" w:rsidRDefault="0041275B" w:rsidP="005D3A40">
      <w:pPr>
        <w:spacing w:after="0" w:line="240" w:lineRule="auto"/>
      </w:pPr>
      <w:r>
        <w:separator/>
      </w:r>
    </w:p>
  </w:endnote>
  <w:endnote w:type="continuationSeparator" w:id="0">
    <w:p w14:paraId="13491F08" w14:textId="77777777" w:rsidR="0041275B" w:rsidRDefault="0041275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21A56" w14:textId="77777777" w:rsidR="0041275B" w:rsidRDefault="0041275B" w:rsidP="005D3A40">
      <w:pPr>
        <w:spacing w:after="0" w:line="240" w:lineRule="auto"/>
      </w:pPr>
      <w:r>
        <w:separator/>
      </w:r>
    </w:p>
  </w:footnote>
  <w:footnote w:type="continuationSeparator" w:id="0">
    <w:p w14:paraId="38A14DDA" w14:textId="77777777" w:rsidR="0041275B" w:rsidRDefault="0041275B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7777777" w:rsidR="00E5291D" w:rsidRDefault="00E5291D" w:rsidP="00E5291D">
    <w:pPr>
      <w:spacing w:after="0" w:line="240" w:lineRule="auto"/>
      <w:jc w:val="center"/>
    </w:pPr>
    <w:r w:rsidRPr="00EE4DE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R.R. </w:t>
    </w:r>
    <w:r w:rsidRP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006680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-202</w:t>
    </w:r>
    <w:r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7736A"/>
    <w:rsid w:val="0009265F"/>
    <w:rsid w:val="00095489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E179C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839FB"/>
    <w:rsid w:val="00291A49"/>
    <w:rsid w:val="00293984"/>
    <w:rsid w:val="00296642"/>
    <w:rsid w:val="002A7B8D"/>
    <w:rsid w:val="002C74A2"/>
    <w:rsid w:val="00343C26"/>
    <w:rsid w:val="00346914"/>
    <w:rsid w:val="00351169"/>
    <w:rsid w:val="00351F41"/>
    <w:rsid w:val="00354DA9"/>
    <w:rsid w:val="003619C4"/>
    <w:rsid w:val="0036676B"/>
    <w:rsid w:val="00366AC2"/>
    <w:rsid w:val="0038570F"/>
    <w:rsid w:val="0039227C"/>
    <w:rsid w:val="0039524D"/>
    <w:rsid w:val="003A1CED"/>
    <w:rsid w:val="003B63C5"/>
    <w:rsid w:val="003C1765"/>
    <w:rsid w:val="003D617D"/>
    <w:rsid w:val="003F7A1E"/>
    <w:rsid w:val="00410528"/>
    <w:rsid w:val="0041275B"/>
    <w:rsid w:val="00431600"/>
    <w:rsid w:val="004370B6"/>
    <w:rsid w:val="004375E5"/>
    <w:rsid w:val="004412F2"/>
    <w:rsid w:val="0046558A"/>
    <w:rsid w:val="00467742"/>
    <w:rsid w:val="004708D5"/>
    <w:rsid w:val="00471591"/>
    <w:rsid w:val="004847DA"/>
    <w:rsid w:val="00492F9E"/>
    <w:rsid w:val="004D26C7"/>
    <w:rsid w:val="004D79DB"/>
    <w:rsid w:val="004E0E1A"/>
    <w:rsid w:val="004F0833"/>
    <w:rsid w:val="0050200B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A23D2"/>
    <w:rsid w:val="005B18FD"/>
    <w:rsid w:val="005B6039"/>
    <w:rsid w:val="005B651A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3086F"/>
    <w:rsid w:val="00642F02"/>
    <w:rsid w:val="00644923"/>
    <w:rsid w:val="00674B83"/>
    <w:rsid w:val="00675EE9"/>
    <w:rsid w:val="00685159"/>
    <w:rsid w:val="00693DB2"/>
    <w:rsid w:val="006A501F"/>
    <w:rsid w:val="006B72ED"/>
    <w:rsid w:val="006C5E17"/>
    <w:rsid w:val="006E02BD"/>
    <w:rsid w:val="006E08BA"/>
    <w:rsid w:val="006E238A"/>
    <w:rsid w:val="007123F1"/>
    <w:rsid w:val="00722D9E"/>
    <w:rsid w:val="0075312A"/>
    <w:rsid w:val="00762C13"/>
    <w:rsid w:val="00773283"/>
    <w:rsid w:val="007758A6"/>
    <w:rsid w:val="00790AA5"/>
    <w:rsid w:val="007A74AF"/>
    <w:rsid w:val="007A78E0"/>
    <w:rsid w:val="007B5FEF"/>
    <w:rsid w:val="007B723C"/>
    <w:rsid w:val="007C621E"/>
    <w:rsid w:val="007D6769"/>
    <w:rsid w:val="007D7341"/>
    <w:rsid w:val="007E7D9E"/>
    <w:rsid w:val="007F28C1"/>
    <w:rsid w:val="007F57B2"/>
    <w:rsid w:val="007F6808"/>
    <w:rsid w:val="007F7B38"/>
    <w:rsid w:val="0080324D"/>
    <w:rsid w:val="008141B2"/>
    <w:rsid w:val="00820649"/>
    <w:rsid w:val="008331CB"/>
    <w:rsid w:val="00842C51"/>
    <w:rsid w:val="0086229F"/>
    <w:rsid w:val="008737BB"/>
    <w:rsid w:val="00877925"/>
    <w:rsid w:val="00882E34"/>
    <w:rsid w:val="0089381D"/>
    <w:rsid w:val="008B0BAD"/>
    <w:rsid w:val="008C2254"/>
    <w:rsid w:val="00903A67"/>
    <w:rsid w:val="009312B0"/>
    <w:rsid w:val="00931363"/>
    <w:rsid w:val="0093441B"/>
    <w:rsid w:val="00962EFB"/>
    <w:rsid w:val="00963588"/>
    <w:rsid w:val="00987E48"/>
    <w:rsid w:val="00991432"/>
    <w:rsid w:val="00991FE7"/>
    <w:rsid w:val="009B315E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75FC"/>
    <w:rsid w:val="00A91ECA"/>
    <w:rsid w:val="00A96430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325A1"/>
    <w:rsid w:val="00B43967"/>
    <w:rsid w:val="00B478AA"/>
    <w:rsid w:val="00B67C98"/>
    <w:rsid w:val="00B730B7"/>
    <w:rsid w:val="00B74F23"/>
    <w:rsid w:val="00B959B5"/>
    <w:rsid w:val="00BA7AE7"/>
    <w:rsid w:val="00C02DA9"/>
    <w:rsid w:val="00C04715"/>
    <w:rsid w:val="00C10796"/>
    <w:rsid w:val="00C1433E"/>
    <w:rsid w:val="00C1459D"/>
    <w:rsid w:val="00C245A6"/>
    <w:rsid w:val="00C418FC"/>
    <w:rsid w:val="00C47443"/>
    <w:rsid w:val="00C62BB1"/>
    <w:rsid w:val="00C6357A"/>
    <w:rsid w:val="00C6422C"/>
    <w:rsid w:val="00C65B51"/>
    <w:rsid w:val="00C70856"/>
    <w:rsid w:val="00C9746B"/>
    <w:rsid w:val="00C976E6"/>
    <w:rsid w:val="00CA3E8D"/>
    <w:rsid w:val="00CB2D19"/>
    <w:rsid w:val="00CC36D6"/>
    <w:rsid w:val="00CD1EA6"/>
    <w:rsid w:val="00CE4110"/>
    <w:rsid w:val="00D00754"/>
    <w:rsid w:val="00D01377"/>
    <w:rsid w:val="00D07173"/>
    <w:rsid w:val="00D103DC"/>
    <w:rsid w:val="00D10DD8"/>
    <w:rsid w:val="00D14067"/>
    <w:rsid w:val="00D33F2E"/>
    <w:rsid w:val="00D343BA"/>
    <w:rsid w:val="00D438E0"/>
    <w:rsid w:val="00D45EEB"/>
    <w:rsid w:val="00D51ECD"/>
    <w:rsid w:val="00D655A7"/>
    <w:rsid w:val="00D96AA1"/>
    <w:rsid w:val="00DC0F71"/>
    <w:rsid w:val="00DC5F1F"/>
    <w:rsid w:val="00DE4B01"/>
    <w:rsid w:val="00DF6973"/>
    <w:rsid w:val="00E00120"/>
    <w:rsid w:val="00E0148D"/>
    <w:rsid w:val="00E027B0"/>
    <w:rsid w:val="00E048E1"/>
    <w:rsid w:val="00E14910"/>
    <w:rsid w:val="00E34504"/>
    <w:rsid w:val="00E41AB4"/>
    <w:rsid w:val="00E5291D"/>
    <w:rsid w:val="00E60002"/>
    <w:rsid w:val="00E71C17"/>
    <w:rsid w:val="00E87143"/>
    <w:rsid w:val="00EA3CD7"/>
    <w:rsid w:val="00EA74E5"/>
    <w:rsid w:val="00EB4F18"/>
    <w:rsid w:val="00ED697B"/>
    <w:rsid w:val="00ED7076"/>
    <w:rsid w:val="00ED7773"/>
    <w:rsid w:val="00EE0815"/>
    <w:rsid w:val="00EE14B3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11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21</cp:revision>
  <cp:lastPrinted>2018-09-13T19:00:00Z</cp:lastPrinted>
  <dcterms:created xsi:type="dcterms:W3CDTF">2022-06-18T23:20:00Z</dcterms:created>
  <dcterms:modified xsi:type="dcterms:W3CDTF">2024-08-27T20:48:00Z</dcterms:modified>
</cp:coreProperties>
</file>